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EF" w:rsidRDefault="00DE62EF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E62EF" w:rsidRDefault="00DE62EF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E62EF" w:rsidRDefault="00DE62EF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DE62EF" w:rsidRDefault="00DE62EF" w:rsidP="009E344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E62EF">
        <w:tc>
          <w:tcPr>
            <w:tcW w:w="1384" w:type="dxa"/>
            <w:vMerge w:val="restart"/>
            <w:vAlign w:val="center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E62EF" w:rsidRDefault="00DE62EF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E62EF">
        <w:tc>
          <w:tcPr>
            <w:tcW w:w="1384" w:type="dxa"/>
            <w:vMerge/>
            <w:vAlign w:val="center"/>
          </w:tcPr>
          <w:p w:rsidR="00DE62EF" w:rsidRDefault="00DE62E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E62EF" w:rsidRDefault="00DE62E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E62EF" w:rsidRPr="00E02EEF" w:rsidRDefault="00DE62EF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E62EF" w:rsidRDefault="00DE62E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E62EF" w:rsidRDefault="00DE62E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E62EF" w:rsidRDefault="00DE62EF">
            <w:pPr>
              <w:rPr>
                <w:lang w:eastAsia="en-US"/>
              </w:rPr>
            </w:pPr>
          </w:p>
        </w:tc>
      </w:tr>
      <w:tr w:rsidR="00DE62EF">
        <w:trPr>
          <w:trHeight w:val="2447"/>
        </w:trPr>
        <w:tc>
          <w:tcPr>
            <w:tcW w:w="1384" w:type="dxa"/>
          </w:tcPr>
          <w:p w:rsidR="00DE62EF" w:rsidRPr="00E02EEF" w:rsidRDefault="00DE62EF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Ковальчук О.В.</w:t>
            </w:r>
          </w:p>
        </w:tc>
        <w:tc>
          <w:tcPr>
            <w:tcW w:w="1602" w:type="dxa"/>
          </w:tcPr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Журавлев-ским детским садом</w:t>
            </w:r>
            <w:r w:rsidRPr="00E02EEF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DE62EF" w:rsidRDefault="00DE62EF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0" w:type="dxa"/>
          </w:tcPr>
          <w:p w:rsidR="00DE62EF" w:rsidRPr="00E02EEF" w:rsidRDefault="00DE62EF" w:rsidP="009E34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Обшая </w:t>
            </w:r>
            <w:r w:rsidRPr="00E02EEF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DE62EF" w:rsidRPr="00E02EEF" w:rsidRDefault="00DE62EF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45,7</w:t>
            </w:r>
          </w:p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Россия</w:t>
            </w:r>
          </w:p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</w:p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</w:p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E62EF" w:rsidRDefault="00DE62E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E62EF" w:rsidRPr="00E02EEF" w:rsidRDefault="00DE62EF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E62EF" w:rsidRPr="009E3441" w:rsidRDefault="00DE62E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DE62EF" w:rsidRPr="00E02EEF" w:rsidRDefault="00DE62EF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241993,92</w:t>
            </w:r>
          </w:p>
        </w:tc>
        <w:tc>
          <w:tcPr>
            <w:tcW w:w="1740" w:type="dxa"/>
          </w:tcPr>
          <w:p w:rsidR="00DE62EF" w:rsidRPr="00E02EEF" w:rsidRDefault="00DE62EF">
            <w:pPr>
              <w:rPr>
                <w:color w:val="333333"/>
                <w:lang w:val="en-US" w:eastAsia="en-US"/>
              </w:rPr>
            </w:pPr>
          </w:p>
        </w:tc>
      </w:tr>
      <w:tr w:rsidR="00DE62EF">
        <w:tc>
          <w:tcPr>
            <w:tcW w:w="1384" w:type="dxa"/>
          </w:tcPr>
          <w:p w:rsidR="00DE62EF" w:rsidRPr="00054CCA" w:rsidRDefault="00DE62EF">
            <w:pPr>
              <w:rPr>
                <w:lang w:eastAsia="en-US"/>
              </w:rPr>
            </w:pPr>
            <w:r w:rsidRPr="00054CCA"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E62EF" w:rsidRPr="00E02EEF" w:rsidRDefault="00DE62E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DE62EF" w:rsidRPr="00E02EEF" w:rsidRDefault="00DE62E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DE62EF" w:rsidRPr="00E02EEF" w:rsidRDefault="00DE62EF" w:rsidP="00E02EE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E62EF" w:rsidRPr="00E02EEF" w:rsidRDefault="00DE62EF" w:rsidP="00E02EE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E62EF" w:rsidRPr="00E02EEF" w:rsidRDefault="00DE62EF" w:rsidP="00E02EE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E62EF" w:rsidRPr="009E3441" w:rsidRDefault="00DE62EF">
            <w:pPr>
              <w:rPr>
                <w:lang w:eastAsia="en-US"/>
              </w:rPr>
            </w:pPr>
            <w:r w:rsidRPr="009E3441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DE62EF" w:rsidRPr="009E3441" w:rsidRDefault="00DE62EF">
            <w:pPr>
              <w:rPr>
                <w:lang w:eastAsia="en-US"/>
              </w:rPr>
            </w:pPr>
            <w:r w:rsidRPr="009E3441">
              <w:rPr>
                <w:lang w:eastAsia="en-US"/>
              </w:rPr>
              <w:t>45,7</w:t>
            </w:r>
          </w:p>
        </w:tc>
        <w:tc>
          <w:tcPr>
            <w:tcW w:w="1080" w:type="dxa"/>
          </w:tcPr>
          <w:p w:rsidR="00DE62EF" w:rsidRPr="009E3441" w:rsidRDefault="00DE62EF">
            <w:pPr>
              <w:rPr>
                <w:lang w:eastAsia="en-US"/>
              </w:rPr>
            </w:pPr>
            <w:r w:rsidRPr="009E3441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E62EF" w:rsidRPr="00E02EEF" w:rsidRDefault="00DE62EF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E62EF" w:rsidRPr="00E02EEF" w:rsidRDefault="00DE62EF">
            <w:pPr>
              <w:rPr>
                <w:color w:val="800000"/>
                <w:lang w:eastAsia="en-US"/>
              </w:rPr>
            </w:pPr>
            <w:r w:rsidRPr="00E02EEF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DE62EF" w:rsidRPr="00E02EEF" w:rsidRDefault="00DE62EF">
            <w:pPr>
              <w:rPr>
                <w:color w:val="800000"/>
                <w:lang w:eastAsia="en-US"/>
              </w:rPr>
            </w:pPr>
          </w:p>
        </w:tc>
      </w:tr>
    </w:tbl>
    <w:p w:rsidR="00DE62EF" w:rsidRDefault="00DE62EF" w:rsidP="009E3441">
      <w:pPr>
        <w:rPr>
          <w:color w:val="800000"/>
        </w:rPr>
      </w:pPr>
    </w:p>
    <w:p w:rsidR="00DE62EF" w:rsidRDefault="00DE62EF" w:rsidP="009E3441"/>
    <w:p w:rsidR="00DE62EF" w:rsidRDefault="00DE62EF" w:rsidP="009E3441"/>
    <w:p w:rsidR="00DE62EF" w:rsidRDefault="00DE62EF" w:rsidP="009E3441"/>
    <w:p w:rsidR="00DE62EF" w:rsidRDefault="00DE62EF"/>
    <w:sectPr w:rsidR="00DE62EF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441"/>
    <w:rsid w:val="00054CCA"/>
    <w:rsid w:val="000C79DC"/>
    <w:rsid w:val="00193226"/>
    <w:rsid w:val="00223FCB"/>
    <w:rsid w:val="0051799A"/>
    <w:rsid w:val="00581405"/>
    <w:rsid w:val="0063023D"/>
    <w:rsid w:val="00760003"/>
    <w:rsid w:val="008F3848"/>
    <w:rsid w:val="009D4AD3"/>
    <w:rsid w:val="009E3441"/>
    <w:rsid w:val="00A0454C"/>
    <w:rsid w:val="00AA6051"/>
    <w:rsid w:val="00B10B4A"/>
    <w:rsid w:val="00C05E83"/>
    <w:rsid w:val="00CA60E9"/>
    <w:rsid w:val="00D753E3"/>
    <w:rsid w:val="00DE62EF"/>
    <w:rsid w:val="00E02EEF"/>
    <w:rsid w:val="00E05F51"/>
    <w:rsid w:val="00F0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44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344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03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120</Words>
  <Characters>687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2014-05-08T07:57:00Z</dcterms:created>
  <dcterms:modified xsi:type="dcterms:W3CDTF">2014-05-20T11:10:00Z</dcterms:modified>
</cp:coreProperties>
</file>